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B79D82" w14:textId="77777777" w:rsidR="00D1563F" w:rsidRDefault="00D1563F" w:rsidP="00D1563F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BOSSE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fl.1460)</w:t>
      </w:r>
    </w:p>
    <w:p w14:paraId="75225599" w14:textId="77777777" w:rsidR="00D1563F" w:rsidRDefault="00D1563F" w:rsidP="00D1563F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York. Horner.</w:t>
      </w:r>
    </w:p>
    <w:p w14:paraId="413AB276" w14:textId="77777777" w:rsidR="00D1563F" w:rsidRDefault="00D1563F" w:rsidP="00D1563F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</w:p>
    <w:p w14:paraId="03DD37A8" w14:textId="77777777" w:rsidR="00D1563F" w:rsidRDefault="00D1563F" w:rsidP="00D1563F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</w:p>
    <w:p w14:paraId="58ACD2E4" w14:textId="77777777" w:rsidR="00D1563F" w:rsidRDefault="00D1563F" w:rsidP="00D1563F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1460</w:t>
      </w:r>
      <w:r>
        <w:rPr>
          <w:rFonts w:cs="Times New Roman"/>
          <w:szCs w:val="24"/>
        </w:rPr>
        <w:tab/>
        <w:t xml:space="preserve">George Neville, Master of </w:t>
      </w:r>
      <w:proofErr w:type="spellStart"/>
      <w:proofErr w:type="gramStart"/>
      <w:r>
        <w:rPr>
          <w:rFonts w:cs="Times New Roman"/>
          <w:szCs w:val="24"/>
        </w:rPr>
        <w:t>St.Leonard’s</w:t>
      </w:r>
      <w:proofErr w:type="spellEnd"/>
      <w:proofErr w:type="gramEnd"/>
      <w:r>
        <w:rPr>
          <w:rFonts w:cs="Times New Roman"/>
          <w:szCs w:val="24"/>
        </w:rPr>
        <w:t xml:space="preserve"> Hospital, York, brought a plaint</w:t>
      </w:r>
    </w:p>
    <w:p w14:paraId="79234AC5" w14:textId="77777777" w:rsidR="00D1563F" w:rsidRDefault="00D1563F" w:rsidP="00D1563F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of debt against him and five others.</w:t>
      </w:r>
    </w:p>
    <w:p w14:paraId="59F84E84" w14:textId="77777777" w:rsidR="00D1563F" w:rsidRDefault="00D1563F" w:rsidP="00D1563F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B46CA7">
          <w:rPr>
            <w:rStyle w:val="Hyperlink"/>
            <w:rFonts w:cs="Times New Roman"/>
            <w:szCs w:val="24"/>
          </w:rPr>
          <w:t>http://aalt.law.uh.edu/Indices/CP40Indices/CP40no796/CP40no796Pl.htm</w:t>
        </w:r>
      </w:hyperlink>
      <w:r>
        <w:rPr>
          <w:rFonts w:cs="Times New Roman"/>
          <w:szCs w:val="24"/>
        </w:rPr>
        <w:t xml:space="preserve"> )</w:t>
      </w:r>
    </w:p>
    <w:p w14:paraId="25E90DF9" w14:textId="77777777" w:rsidR="00D1563F" w:rsidRDefault="00D1563F" w:rsidP="00D1563F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</w:p>
    <w:p w14:paraId="78C9D222" w14:textId="77777777" w:rsidR="00D1563F" w:rsidRDefault="00D1563F" w:rsidP="00D1563F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</w:p>
    <w:p w14:paraId="718F69E5" w14:textId="77777777" w:rsidR="00D1563F" w:rsidRDefault="00D1563F" w:rsidP="00D1563F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14 May 2024</w:t>
      </w:r>
    </w:p>
    <w:p w14:paraId="122CBEA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8093AB" w14:textId="77777777" w:rsidR="00D1563F" w:rsidRDefault="00D1563F" w:rsidP="009139A6">
      <w:r>
        <w:separator/>
      </w:r>
    </w:p>
  </w:endnote>
  <w:endnote w:type="continuationSeparator" w:id="0">
    <w:p w14:paraId="35F90FF6" w14:textId="77777777" w:rsidR="00D1563F" w:rsidRDefault="00D1563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E2743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A6462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86C04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AF903D" w14:textId="77777777" w:rsidR="00D1563F" w:rsidRDefault="00D1563F" w:rsidP="009139A6">
      <w:r>
        <w:separator/>
      </w:r>
    </w:p>
  </w:footnote>
  <w:footnote w:type="continuationSeparator" w:id="0">
    <w:p w14:paraId="0F3F9AB0" w14:textId="77777777" w:rsidR="00D1563F" w:rsidRDefault="00D1563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6F8A9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36ADB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42BBE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63F"/>
    <w:rsid w:val="000666E0"/>
    <w:rsid w:val="002510B7"/>
    <w:rsid w:val="00270799"/>
    <w:rsid w:val="003A7117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1563F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B22612"/>
  <w15:chartTrackingRefBased/>
  <w15:docId w15:val="{496A671D-178D-425B-9436-FF8684A27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1563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96/CP40no796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50</Words>
  <Characters>287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2024-05-14T10:08:00Z</dcterms:created>
  <dcterms:modified xsi:type="dcterms:W3CDTF">2024-05-14T10:12:00Z</dcterms:modified>
</cp:coreProperties>
</file>